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32347" w14:textId="77777777" w:rsidR="00575F7E" w:rsidRDefault="00575F7E" w:rsidP="00575F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PALMER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2A1D2FD7" w14:textId="77777777" w:rsidR="00575F7E" w:rsidRDefault="00575F7E" w:rsidP="00575F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C104CD" w14:textId="77777777" w:rsidR="00575F7E" w:rsidRDefault="00575F7E" w:rsidP="00575F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E20111" w14:textId="77777777" w:rsidR="00575F7E" w:rsidRDefault="00575F7E" w:rsidP="00575F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Stortford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204FC5CA" w14:textId="77777777" w:rsidR="00575F7E" w:rsidRDefault="00575F7E" w:rsidP="00575F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Hertfordshire, into lands of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Bawde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F639D57" w14:textId="77777777" w:rsidR="00575F7E" w:rsidRDefault="00575F7E" w:rsidP="00575F7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B97ECF9" w14:textId="77777777" w:rsidR="00575F7E" w:rsidRDefault="00575F7E" w:rsidP="00575F7E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p.8)</w:t>
      </w:r>
    </w:p>
    <w:p w14:paraId="2E6AC22F" w14:textId="77777777" w:rsidR="00575F7E" w:rsidRDefault="00575F7E" w:rsidP="00575F7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0A8419E" w14:textId="77777777" w:rsidR="00575F7E" w:rsidRDefault="00575F7E" w:rsidP="00575F7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1EA1B3F" w14:textId="77777777" w:rsidR="00575F7E" w:rsidRPr="001B1923" w:rsidRDefault="00575F7E" w:rsidP="00575F7E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30 June 2021</w:t>
      </w:r>
    </w:p>
    <w:p w14:paraId="603FFC8A" w14:textId="6D241959" w:rsidR="00BA00AB" w:rsidRPr="00575F7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75F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FAC91" w14:textId="77777777" w:rsidR="00575F7E" w:rsidRDefault="00575F7E" w:rsidP="009139A6">
      <w:r>
        <w:separator/>
      </w:r>
    </w:p>
  </w:endnote>
  <w:endnote w:type="continuationSeparator" w:id="0">
    <w:p w14:paraId="6D7CF680" w14:textId="77777777" w:rsidR="00575F7E" w:rsidRDefault="00575F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B48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F36B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EA9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828CE" w14:textId="77777777" w:rsidR="00575F7E" w:rsidRDefault="00575F7E" w:rsidP="009139A6">
      <w:r>
        <w:separator/>
      </w:r>
    </w:p>
  </w:footnote>
  <w:footnote w:type="continuationSeparator" w:id="0">
    <w:p w14:paraId="06E90DFC" w14:textId="77777777" w:rsidR="00575F7E" w:rsidRDefault="00575F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BF7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332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D02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F7E"/>
    <w:rsid w:val="000666E0"/>
    <w:rsid w:val="002510B7"/>
    <w:rsid w:val="00575F7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BB0B4"/>
  <w15:chartTrackingRefBased/>
  <w15:docId w15:val="{4423C55D-F908-47A0-A8C6-0A96D6CE4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2021-06-30T16:58:00Z</dcterms:created>
  <dcterms:modified xsi:type="dcterms:W3CDTF">2021-06-30T16:58:00Z</dcterms:modified>
</cp:coreProperties>
</file>